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Default="0066175A" w:rsidP="004549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7E2ED1" w:rsidRPr="007870CA" w:rsidTr="007A76DB">
        <w:tc>
          <w:tcPr>
            <w:tcW w:w="8820" w:type="dxa"/>
          </w:tcPr>
          <w:p w:rsidR="007E2ED1" w:rsidRPr="007870CA" w:rsidRDefault="007E2ED1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  <w:r w:rsidR="00ED710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E2ED1" w:rsidRPr="007870CA" w:rsidTr="007A76DB">
        <w:tc>
          <w:tcPr>
            <w:tcW w:w="8820" w:type="dxa"/>
          </w:tcPr>
          <w:p w:rsidR="007E2ED1" w:rsidRPr="007870CA" w:rsidRDefault="003F25CB" w:rsidP="004549F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/ภาควิชา</w:t>
            </w:r>
            <w:r w:rsidR="007027F3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/สาขาวิช</w:t>
            </w:r>
            <w:r w:rsidR="00787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า  </w:t>
            </w:r>
            <w:r w:rsidR="007870CA" w:rsidRP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คณะวิทยาศาสตร์ สาขาวิชาวิทยาการคอมพิวเตอร์</w:t>
            </w:r>
          </w:p>
        </w:tc>
      </w:tr>
    </w:tbl>
    <w:p w:rsidR="004549F4" w:rsidRDefault="004549F4" w:rsidP="004549F4">
      <w:pPr>
        <w:pStyle w:val="7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935AD6" w:rsidRPr="00935AD6" w:rsidRDefault="00FD35CB" w:rsidP="00494172">
      <w:pPr>
        <w:pStyle w:val="7"/>
        <w:spacing w:before="0" w:after="0"/>
        <w:jc w:val="center"/>
        <w:rPr>
          <w:cs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37D5D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0823F7" w:rsidRPr="007870CA" w:rsidTr="007A76DB">
        <w:tc>
          <w:tcPr>
            <w:tcW w:w="9864" w:type="dxa"/>
          </w:tcPr>
          <w:p w:rsidR="000823F7" w:rsidRPr="007870CA" w:rsidRDefault="00E35747" w:rsidP="004549F4">
            <w:pPr>
              <w:ind w:left="252" w:hanging="252"/>
              <w:rPr>
                <w:rFonts w:ascii="TH SarabunPSK" w:hAnsi="TH SarabunPSK" w:cs="TH SarabunPSK"/>
                <w:b/>
                <w:bCs/>
                <w:color w:val="3366FF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027F3" w:rsidRPr="007870CA" w:rsidRDefault="007027F3" w:rsidP="004549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</w:t>
            </w:r>
            <w:r w:rsidR="00E35747" w:rsidRPr="007870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37B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321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35747"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ชื่อว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ิชา (ภาษาไทย) </w:t>
            </w:r>
            <w:r w:rsidR="00137B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โครงสร้างข้อมูล</w:t>
            </w:r>
          </w:p>
          <w:p w:rsidR="00C3723E" w:rsidRPr="007870CA" w:rsidRDefault="007027F3" w:rsidP="004549F4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            </w:t>
            </w:r>
            <w:r w:rsidR="007870CA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วิชา (ภาษาอังกฤษ) </w:t>
            </w:r>
            <w:r w:rsidR="00137B55">
              <w:rPr>
                <w:rFonts w:ascii="TH SarabunPSK" w:hAnsi="TH SarabunPSK" w:cs="TH SarabunPSK"/>
                <w:sz w:val="32"/>
                <w:szCs w:val="32"/>
                <w:lang w:bidi="th-TH"/>
              </w:rPr>
              <w:t>Data Structure</w:t>
            </w:r>
            <w:r w:rsidR="00137B5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s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137B55" w:rsidRDefault="00E35747" w:rsidP="004549F4">
            <w:pPr>
              <w:pStyle w:val="7"/>
              <w:spacing w:before="0" w:after="0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</w:t>
            </w:r>
            <w:r w:rsid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 (2-3-5)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E35747" w:rsidP="004549F4">
            <w:pPr>
              <w:pStyle w:val="1"/>
              <w:spacing w:before="0" w:after="0"/>
              <w:rPr>
                <w:rFonts w:ascii="TH SarabunPSK" w:hAnsi="TH SarabunPSK" w:cs="TH SarabunPSK" w:hint="cs"/>
                <w:color w:val="000000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  <w:r w:rsidR="00DE2965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>หลักสูตร</w:t>
            </w:r>
            <w:r w:rsidR="00B96E70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 xml:space="preserve"> และประเภทรายวิชา </w:t>
            </w:r>
          </w:p>
          <w:p w:rsidR="00C37D5D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บั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ณฑิต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สาข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าวิชาวิทยาการคอมพิวเตอร์</w:t>
            </w:r>
          </w:p>
          <w:p w:rsidR="000823F7" w:rsidRPr="007870CA" w:rsidRDefault="00C37D5D" w:rsidP="004549F4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ประเภทรายวิชา 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หมวดวิชาเฉพาะ  กลุ่มวิชาเอกเลือก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C37D5D" w:rsidP="004549F4">
            <w:pPr>
              <w:pStyle w:val="a3"/>
              <w:tabs>
                <w:tab w:val="clear" w:pos="4153"/>
                <w:tab w:val="clear" w:pos="8306"/>
              </w:tabs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และอาจารย์ผู้สอน</w:t>
            </w:r>
          </w:p>
          <w:p w:rsidR="000823F7" w:rsidRPr="007870CA" w:rsidRDefault="007870CA" w:rsidP="004549F4">
            <w:pPr>
              <w:pStyle w:val="a3"/>
              <w:tabs>
                <w:tab w:val="clear" w:pos="4153"/>
                <w:tab w:val="clear" w:pos="8306"/>
              </w:tabs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อาจารย์อลงกต  กองมณี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C37D5D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ระดับการ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ศึกษา / ชั้นปีที่เรียน</w:t>
            </w:r>
          </w:p>
          <w:p w:rsidR="000823F7" w:rsidRPr="007870CA" w:rsidRDefault="000823F7" w:rsidP="00B075A8">
            <w:pPr>
              <w:ind w:firstLine="36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075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B075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ปีการศึกษา 2556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ชั้นปีที่ </w:t>
            </w:r>
            <w:r w:rsidR="00425A2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ก่อน (</w:t>
            </w:r>
            <w:r w:rsidR="00652093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re-requisite) 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A402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o-requisites) 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  <w:r w:rsidR="007A402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8</w:t>
            </w:r>
            <w:r w:rsidR="00DE2965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สถานที่เรียน 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ชั้น 6 อาคาร 60 ปี 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คณะวิทยาศาสตร์ 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9</w:t>
            </w:r>
            <w:r w:rsidR="00DE2965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 หรือวันที่มีการปรับปรุงครั้งล่าสุด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27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ตุลาคม 2554</w:t>
            </w:r>
          </w:p>
        </w:tc>
      </w:tr>
    </w:tbl>
    <w:p w:rsidR="000823F7" w:rsidRPr="007870CA" w:rsidRDefault="000823F7" w:rsidP="004549F4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58187F" w:rsidRDefault="0058187F" w:rsidP="004549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94172" w:rsidRDefault="00494172" w:rsidP="004549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549F4" w:rsidRPr="007870CA" w:rsidRDefault="004549F4" w:rsidP="004549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87F" w:rsidRDefault="00FD35CB" w:rsidP="004549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37D5D" w:rsidRPr="007870C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0823F7" w:rsidRPr="007870CA" w:rsidTr="007A76DB">
        <w:tc>
          <w:tcPr>
            <w:tcW w:w="8748" w:type="dxa"/>
          </w:tcPr>
          <w:p w:rsidR="000823F7" w:rsidRPr="007870CA" w:rsidRDefault="00C37D5D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D45687" w:rsidRPr="007870CA" w:rsidRDefault="00ED7106" w:rsidP="00425A2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นักศึกษาเข้าใจในหลักการของ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ข้อมูล และเข้าใจอัลกอริทึมต่างๆ ที่สำคัญของ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 </w:t>
            </w:r>
          </w:p>
        </w:tc>
      </w:tr>
      <w:tr w:rsidR="000823F7" w:rsidRPr="007870CA" w:rsidTr="007A76DB">
        <w:tc>
          <w:tcPr>
            <w:tcW w:w="8748" w:type="dxa"/>
          </w:tcPr>
          <w:p w:rsidR="003F25CB" w:rsidRPr="007870CA" w:rsidRDefault="00C37D5D" w:rsidP="004549F4">
            <w:pPr>
              <w:tabs>
                <w:tab w:val="left" w:pos="33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</w:t>
            </w:r>
            <w:r w:rsidR="003F25CB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วัตถุประสงค์ในการพัฒนา/ปรับปรุงรายวิชา</w:t>
            </w:r>
          </w:p>
          <w:p w:rsidR="00ED7106" w:rsidRPr="007870CA" w:rsidRDefault="00ED7106" w:rsidP="00425A2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เพื่อให้นักศึกษามีความรู้ ความเข้าใจ เกี่ยวกับหลักการพื้นฐานการทำ</w:t>
            </w:r>
            <w:r w:rsidR="00425A2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โครงสร้าง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ข้อมูล</w:t>
            </w:r>
          </w:p>
        </w:tc>
      </w:tr>
    </w:tbl>
    <w:p w:rsidR="004549F4" w:rsidRPr="00425A2E" w:rsidRDefault="004549F4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</w:p>
    <w:p w:rsidR="007A71DE" w:rsidRDefault="00FD35CB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665726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3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C5958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ลักษณะการดำเนินการ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070"/>
        <w:gridCol w:w="2160"/>
        <w:gridCol w:w="2610"/>
      </w:tblGrid>
      <w:tr w:rsidR="001C0868" w:rsidRPr="007870CA" w:rsidTr="004549F4">
        <w:trPr>
          <w:trHeight w:val="2357"/>
        </w:trPr>
        <w:tc>
          <w:tcPr>
            <w:tcW w:w="8748" w:type="dxa"/>
            <w:gridSpan w:val="4"/>
          </w:tcPr>
          <w:p w:rsidR="004A6FBF" w:rsidRDefault="00665726" w:rsidP="004549F4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4A6FBF" w:rsidRPr="007870C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. </w:t>
            </w:r>
            <w:r w:rsidR="004A6FBF" w:rsidRPr="007870C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คำอธิบายรายวิชา</w:t>
            </w:r>
          </w:p>
          <w:p w:rsidR="001C0868" w:rsidRPr="007870CA" w:rsidRDefault="00ED7106" w:rsidP="00425A2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>แนะนำอัลกอริทึม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</w:rPr>
              <w:t xml:space="preserve"> 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>โครงสร้างข้อมูลเชิงเส้นและไม่เชิงเส้น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</w:rPr>
              <w:t xml:space="preserve"> 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>ลิงค์ลิ</w:t>
            </w:r>
            <w:r w:rsidR="00425A2E">
              <w:rPr>
                <w:rFonts w:ascii="TH SarabunPSK" w:hAnsi="TH SarabunPSK" w:cs="TH SarabunPSK" w:hint="cs"/>
                <w:color w:val="202020"/>
                <w:sz w:val="32"/>
                <w:szCs w:val="32"/>
                <w:cs/>
                <w:lang w:bidi="th-TH"/>
              </w:rPr>
              <w:t>สต์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 xml:space="preserve"> พจนานุกรม </w:t>
            </w:r>
            <w:proofErr w:type="spellStart"/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>แฮซซิง</w:t>
            </w:r>
            <w:proofErr w:type="spellEnd"/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 xml:space="preserve"> ต้นไม้ การเดินทาง กราฟ การตรวจสอบการตรงกันด้วยวิธีการแบบ</w:t>
            </w:r>
            <w:r w:rsidR="00425A2E">
              <w:rPr>
                <w:rFonts w:ascii="TH SarabunPSK" w:hAnsi="TH SarabunPSK" w:cs="TH SarabunPSK" w:hint="cs"/>
                <w:color w:val="202020"/>
                <w:sz w:val="32"/>
                <w:szCs w:val="32"/>
                <w:cs/>
                <w:lang w:bidi="th-TH"/>
              </w:rPr>
              <w:t xml:space="preserve">ทไร </w:t>
            </w:r>
            <w:r w:rsidR="00425A2E" w:rsidRPr="00A1268D">
              <w:rPr>
                <w:rFonts w:ascii="TH SarabunPSK" w:hAnsi="TH SarabunPSK" w:cs="TH SarabunPSK"/>
                <w:color w:val="202020"/>
                <w:sz w:val="32"/>
                <w:szCs w:val="32"/>
                <w:cs/>
                <w:lang w:bidi="th-TH"/>
              </w:rPr>
              <w:t>และวิธีการแบบรูปแบบ การเรียงลำดับ การจัดการหน่วยความจำ การวิเคราะห์แบบซับซ้อน</w:t>
            </w:r>
          </w:p>
        </w:tc>
      </w:tr>
      <w:tr w:rsidR="004549F4" w:rsidRPr="007870CA" w:rsidTr="00D67DBF">
        <w:trPr>
          <w:trHeight w:val="210"/>
        </w:trPr>
        <w:tc>
          <w:tcPr>
            <w:tcW w:w="8748" w:type="dxa"/>
            <w:gridSpan w:val="4"/>
          </w:tcPr>
          <w:p w:rsidR="004549F4" w:rsidRPr="007870CA" w:rsidRDefault="004549F4" w:rsidP="004549F4">
            <w:pPr>
              <w:pStyle w:val="30"/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จำนวนชั่วโมงที่ใช้ / ภาคการศึกษา</w:t>
            </w:r>
          </w:p>
        </w:tc>
      </w:tr>
      <w:tr w:rsidR="004549F4" w:rsidRPr="007870CA" w:rsidTr="004549F4">
        <w:trPr>
          <w:trHeight w:val="210"/>
        </w:trPr>
        <w:tc>
          <w:tcPr>
            <w:tcW w:w="1908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070" w:type="dxa"/>
            <w:vAlign w:val="center"/>
          </w:tcPr>
          <w:p w:rsidR="004549F4" w:rsidRP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160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การฝึกปฏิบัติ/งานภาคสนาม/การฝึกงาน</w:t>
            </w:r>
          </w:p>
        </w:tc>
        <w:tc>
          <w:tcPr>
            <w:tcW w:w="2610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4549F4" w:rsidRPr="007870CA" w:rsidTr="004549F4">
        <w:trPr>
          <w:trHeight w:val="210"/>
        </w:trPr>
        <w:tc>
          <w:tcPr>
            <w:tcW w:w="1908" w:type="dxa"/>
          </w:tcPr>
          <w:p w:rsid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32 </w:t>
            </w:r>
            <w:r w:rsidRPr="00574D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070" w:type="dxa"/>
          </w:tcPr>
          <w:p w:rsid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160" w:type="dxa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</w:p>
        </w:tc>
        <w:tc>
          <w:tcPr>
            <w:tcW w:w="2610" w:type="dxa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80</w:t>
            </w:r>
          </w:p>
        </w:tc>
      </w:tr>
      <w:tr w:rsidR="001C0868" w:rsidRPr="007870CA" w:rsidTr="007A76DB">
        <w:tc>
          <w:tcPr>
            <w:tcW w:w="8748" w:type="dxa"/>
            <w:gridSpan w:val="4"/>
          </w:tcPr>
          <w:p w:rsidR="001C0868" w:rsidRPr="007870CA" w:rsidRDefault="00665726" w:rsidP="004549F4">
            <w:pPr>
              <w:pStyle w:val="30"/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ที่อาจารย์จะให้คำปรึกษาและแนะนำทางวิชาการแก่นักศึกษา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C0868" w:rsidRPr="007870CA" w:rsidRDefault="004549F4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</w:tbl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94172" w:rsidRDefault="00494172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Default="00FD35CB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4C2578" w:rsidRPr="007870CA">
        <w:rPr>
          <w:rFonts w:ascii="TH SarabunPSK" w:hAnsi="TH SarabunPSK" w:cs="TH SarabunPSK"/>
          <w:bCs/>
          <w:sz w:val="32"/>
          <w:szCs w:val="32"/>
          <w:lang w:bidi="th-TH"/>
        </w:rPr>
        <w:t>4</w:t>
      </w:r>
      <w:r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F30CF0"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AB4359"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การเรียนรู้ของนักศึกษา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1C0868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1.1</w:t>
            </w:r>
            <w:proofErr w:type="gramStart"/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จริยธรรมที่ต้องพัฒนา</w:t>
            </w:r>
          </w:p>
          <w:p w:rsidR="004549F4" w:rsidRPr="00425A2E" w:rsidRDefault="004549F4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549F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425A2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มีจริยธรรมในการใช้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สร้าง </w:t>
            </w:r>
            <w:r w:rsidR="00425A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Efficient Algorithm 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ที่มี </w:t>
            </w:r>
            <w:r w:rsidR="00425A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Error-Prone 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ต่ำ</w:t>
            </w:r>
          </w:p>
          <w:p w:rsidR="001C0868" w:rsidRPr="007870CA" w:rsidRDefault="00F8587E" w:rsidP="004549F4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proofErr w:type="gramStart"/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1.2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  <w:proofErr w:type="gramEnd"/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549F4" w:rsidRPr="004549F4" w:rsidRDefault="004549F4" w:rsidP="004549F4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เรื่อง </w:t>
            </w:r>
            <w:r w:rsidR="00425A2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Data Structures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C0868" w:rsidRPr="007870CA" w:rsidRDefault="004549F4" w:rsidP="004549F4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1.3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วิธีการประเมิน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C0868" w:rsidRPr="007870CA" w:rsidRDefault="004549F4" w:rsidP="004549F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ถามและตอบในชั้นเรียน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C0868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ได้รับ </w:t>
            </w:r>
          </w:p>
          <w:p w:rsidR="004549F4" w:rsidRDefault="004549F4" w:rsidP="004549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9F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E012F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ปกติ </w:t>
            </w:r>
            <w:r w:rsidR="00E012F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DS </w:t>
            </w:r>
            <w:r w:rsidR="00E012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จะเน้น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25A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Primary Storage </w:t>
            </w:r>
            <w:r w:rsidR="00E012FE">
              <w:rPr>
                <w:rFonts w:ascii="TH SarabunPSK" w:hAnsi="TH SarabunPSK" w:cs="TH SarabunPSK"/>
                <w:sz w:val="32"/>
                <w:szCs w:val="32"/>
                <w:lang w:bidi="th-TH"/>
              </w:rPr>
              <w:t>management</w:t>
            </w:r>
          </w:p>
          <w:p w:rsidR="00E012FE" w:rsidRPr="00425A2E" w:rsidRDefault="00E012FE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แต่ อลงกต จะ พูดถึง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file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stream IO 50%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ของวิชา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  <w:p w:rsidR="001C0868" w:rsidRDefault="008D2545" w:rsidP="004549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549F4" w:rsidRPr="0093450E" w:rsidRDefault="004549F4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345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3450E" w:rsidRPr="009345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บรรยายเนื้อหารายวิชา</w:t>
            </w:r>
          </w:p>
          <w:p w:rsidR="001C0868" w:rsidRPr="007870CA" w:rsidRDefault="004549F4" w:rsidP="004549F4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2.3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วิธีการป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ระเมิน</w:t>
            </w:r>
            <w:r w:rsidR="00F8587E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425A2E" w:rsidRDefault="0093450E" w:rsidP="004549F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9345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 </w:t>
            </w:r>
            <w:r w:rsidR="00425A2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9345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สอบกลางภาค </w:t>
            </w:r>
          </w:p>
          <w:p w:rsidR="001C0868" w:rsidRPr="0093450E" w:rsidRDefault="00425A2E" w:rsidP="004549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  - </w:t>
            </w:r>
            <w:r w:rsidR="0093450E" w:rsidRPr="009345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สอบปลายภาค</w:t>
            </w:r>
            <w:r w:rsidR="0093450E" w:rsidRPr="009345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3.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35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F8587E" w:rsidRDefault="0093450E" w:rsidP="004549F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สามารถเลือกใช้ </w:t>
            </w:r>
            <w:r w:rsidR="00425A2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Data Structure 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ที่เหมาะสม</w:t>
            </w:r>
          </w:p>
          <w:p w:rsidR="0093450E" w:rsidRDefault="0093450E" w:rsidP="0093450E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93450E" w:rsidRPr="0093450E" w:rsidRDefault="0093450E" w:rsidP="0093450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25A2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บรรยาย </w:t>
            </w:r>
          </w:p>
          <w:p w:rsidR="001C0868" w:rsidRPr="002C4208" w:rsidRDefault="0093450E" w:rsidP="0093450E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3.3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93450E" w:rsidRDefault="0093450E" w:rsidP="0093450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สอบกลางภาค </w:t>
            </w:r>
          </w:p>
          <w:p w:rsidR="001C0868" w:rsidRPr="007870CA" w:rsidRDefault="0093450E" w:rsidP="0093450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สอบปลายภาค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4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4.1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รับผิดชอบที่ต้องพัฒนา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C0868" w:rsidRPr="007870CA" w:rsidRDefault="0093450E" w:rsidP="004549F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</w:t>
            </w:r>
            <w:r w:rsidR="009F52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การมีส่วนร่วมในชั้นเรียน </w:t>
            </w:r>
            <w:r w:rsidR="008C5AC7" w:rsidRP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ab/>
            </w:r>
          </w:p>
          <w:p w:rsidR="001C0868" w:rsidRPr="007870CA" w:rsidRDefault="004C2578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proofErr w:type="gramEnd"/>
          </w:p>
          <w:p w:rsidR="0093450E" w:rsidRPr="0093450E" w:rsidRDefault="0093450E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   </w:t>
            </w:r>
            <w:r w:rsidR="00023E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การมีส่วนร่วมในชั้นเรียน 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4.3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8C5AC7" w:rsidRPr="007870CA" w:rsidRDefault="0093450E" w:rsidP="009F52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</w:t>
            </w:r>
            <w:r w:rsidR="009F52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การมีส่วนร่วมในชั้นเรียน </w:t>
            </w: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ab/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lastRenderedPageBreak/>
              <w:t>5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และการใช้เทคโนโลยีสารสนเทศที่ต้องพัฒนา</w:t>
            </w:r>
          </w:p>
          <w:p w:rsidR="00023EC7" w:rsidRDefault="00023EC7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  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5.2</w:t>
            </w:r>
            <w:r w:rsidR="00EC7A57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วิธีการสอน</w:t>
            </w:r>
            <w:proofErr w:type="gramEnd"/>
          </w:p>
          <w:p w:rsidR="004C2578" w:rsidRPr="0093450E" w:rsidRDefault="0093450E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</w:t>
            </w:r>
            <w:r w:rsidRPr="0093450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สอนบรรยาย</w:t>
            </w:r>
          </w:p>
          <w:p w:rsidR="001C0868" w:rsidRPr="002C4208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5.3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370E35" w:rsidRDefault="0093450E" w:rsidP="004549F4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93450E" w:rsidRPr="007870CA" w:rsidRDefault="0093450E" w:rsidP="0093450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 - สอบปลายภาค</w:t>
            </w:r>
          </w:p>
        </w:tc>
      </w:tr>
    </w:tbl>
    <w:p w:rsidR="0093450E" w:rsidRPr="007870CA" w:rsidRDefault="0093450E" w:rsidP="004549F4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Default="00FD35CB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4C2578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B51171" w:rsidRPr="002C4208" w:rsidRDefault="00B51171" w:rsidP="00B51171">
      <w:pPr>
        <w:rPr>
          <w:lang w:bidi="th-TH"/>
        </w:rPr>
      </w:pPr>
      <w:r w:rsidRPr="00B51171">
        <w:rPr>
          <w:rFonts w:ascii="TH SarabunPSK" w:hAnsi="TH SarabunPSK" w:cs="TH SarabunPSK"/>
          <w:sz w:val="32"/>
          <w:szCs w:val="32"/>
          <w:cs/>
          <w:lang w:val="en-AU" w:bidi="th-TH"/>
        </w:rPr>
        <w:t>1. แผนการสอน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2404"/>
        <w:gridCol w:w="1137"/>
        <w:gridCol w:w="2922"/>
        <w:gridCol w:w="1237"/>
      </w:tblGrid>
      <w:tr w:rsidR="00B51171" w:rsidRPr="00D67DBF" w:rsidTr="00F14869">
        <w:tc>
          <w:tcPr>
            <w:tcW w:w="1156" w:type="dxa"/>
            <w:vAlign w:val="center"/>
          </w:tcPr>
          <w:p w:rsidR="00B51171" w:rsidRPr="00D67DBF" w:rsidRDefault="00B51171" w:rsidP="00D67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สัปดาห์ที่</w:t>
            </w:r>
          </w:p>
        </w:tc>
        <w:tc>
          <w:tcPr>
            <w:tcW w:w="2404" w:type="dxa"/>
            <w:vAlign w:val="center"/>
          </w:tcPr>
          <w:p w:rsidR="00B51171" w:rsidRPr="00D67DBF" w:rsidRDefault="00B51171" w:rsidP="00D67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หัวข้อ/รายละเอียด</w:t>
            </w:r>
          </w:p>
        </w:tc>
        <w:tc>
          <w:tcPr>
            <w:tcW w:w="1137" w:type="dxa"/>
            <w:vAlign w:val="center"/>
          </w:tcPr>
          <w:p w:rsidR="00B51171" w:rsidRPr="00D67DBF" w:rsidRDefault="00B51171" w:rsidP="00D67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จำนวนชั่วโมง</w:t>
            </w:r>
          </w:p>
        </w:tc>
        <w:tc>
          <w:tcPr>
            <w:tcW w:w="2922" w:type="dxa"/>
            <w:vAlign w:val="center"/>
          </w:tcPr>
          <w:p w:rsidR="00B51171" w:rsidRPr="00D67DBF" w:rsidRDefault="00B51171" w:rsidP="00D67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กิจกรรมการเรียนการสอน สื่อที่ใช้</w:t>
            </w:r>
          </w:p>
        </w:tc>
        <w:tc>
          <w:tcPr>
            <w:tcW w:w="1237" w:type="dxa"/>
            <w:vAlign w:val="center"/>
          </w:tcPr>
          <w:p w:rsidR="00B51171" w:rsidRPr="00D67DBF" w:rsidRDefault="00B51171" w:rsidP="00D67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ผู้สอน</w:t>
            </w:r>
          </w:p>
        </w:tc>
      </w:tr>
      <w:tr w:rsidR="00B51171" w:rsidRPr="00D67DBF" w:rsidTr="00F14869">
        <w:tc>
          <w:tcPr>
            <w:tcW w:w="1156" w:type="dxa"/>
          </w:tcPr>
          <w:p w:rsidR="00B51171" w:rsidRPr="00D67DBF" w:rsidRDefault="00B51171" w:rsidP="00F148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  <w:r w:rsidR="007D047A"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F1486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10</w:t>
            </w:r>
          </w:p>
        </w:tc>
        <w:tc>
          <w:tcPr>
            <w:tcW w:w="2404" w:type="dxa"/>
          </w:tcPr>
          <w:p w:rsidR="00B51171" w:rsidRDefault="00F14869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java.util.*</w:t>
            </w:r>
          </w:p>
          <w:p w:rsidR="00F14869" w:rsidRDefault="00F14869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java.io.*</w:t>
            </w:r>
          </w:p>
          <w:p w:rsidR="00F14869" w:rsidRPr="00D67DBF" w:rsidRDefault="00F14869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java.nio.*</w:t>
            </w:r>
          </w:p>
        </w:tc>
        <w:tc>
          <w:tcPr>
            <w:tcW w:w="1137" w:type="dxa"/>
          </w:tcPr>
          <w:p w:rsidR="00B51171" w:rsidRPr="00D67DBF" w:rsidRDefault="00F14869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7</w:t>
            </w:r>
            <w:r w:rsidR="00023EC7"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0</w:t>
            </w:r>
          </w:p>
        </w:tc>
        <w:tc>
          <w:tcPr>
            <w:tcW w:w="2922" w:type="dxa"/>
          </w:tcPr>
          <w:p w:rsidR="00B51171" w:rsidRPr="00D67DBF" w:rsidRDefault="00B51171" w:rsidP="00B5117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1237" w:type="dxa"/>
          </w:tcPr>
          <w:p w:rsidR="00B51171" w:rsidRPr="00D67DBF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อ.อลงกต</w:t>
            </w:r>
          </w:p>
          <w:p w:rsidR="009F52AD" w:rsidRPr="00D67DBF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กองมณี</w:t>
            </w:r>
          </w:p>
        </w:tc>
      </w:tr>
      <w:tr w:rsidR="009F52AD" w:rsidRPr="00D67DBF" w:rsidTr="00F14869">
        <w:tc>
          <w:tcPr>
            <w:tcW w:w="1156" w:type="dxa"/>
          </w:tcPr>
          <w:p w:rsidR="009F52AD" w:rsidRPr="00D67DBF" w:rsidRDefault="007D047A" w:rsidP="00D67DB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10-15</w:t>
            </w:r>
          </w:p>
        </w:tc>
        <w:tc>
          <w:tcPr>
            <w:tcW w:w="2404" w:type="dxa"/>
          </w:tcPr>
          <w:p w:rsidR="009F52AD" w:rsidRPr="00D67DBF" w:rsidRDefault="00F14869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4869">
              <w:rPr>
                <w:rFonts w:ascii="TH SarabunPSK" w:hAnsi="TH SarabunPSK" w:cs="TH SarabunPSK"/>
                <w:sz w:val="32"/>
                <w:szCs w:val="32"/>
                <w:lang w:bidi="th-TH"/>
              </w:rPr>
              <w:t>Asymptotic Notations</w:t>
            </w:r>
          </w:p>
        </w:tc>
        <w:tc>
          <w:tcPr>
            <w:tcW w:w="1137" w:type="dxa"/>
          </w:tcPr>
          <w:p w:rsidR="009F52AD" w:rsidRPr="00D67DBF" w:rsidRDefault="00F14869" w:rsidP="00D67DB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="002C4208"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0</w:t>
            </w:r>
          </w:p>
        </w:tc>
        <w:tc>
          <w:tcPr>
            <w:tcW w:w="2922" w:type="dxa"/>
          </w:tcPr>
          <w:p w:rsidR="009F52AD" w:rsidRPr="00D67DBF" w:rsidRDefault="009F52AD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1237" w:type="dxa"/>
          </w:tcPr>
          <w:p w:rsidR="009F52AD" w:rsidRPr="00D67DBF" w:rsidRDefault="009F52AD" w:rsidP="00D67DBF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อ.อลงกต</w:t>
            </w:r>
          </w:p>
          <w:p w:rsidR="009F52AD" w:rsidRPr="00D67DBF" w:rsidRDefault="009F52AD" w:rsidP="00D67DBF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กองมณี</w:t>
            </w:r>
          </w:p>
        </w:tc>
      </w:tr>
    </w:tbl>
    <w:p w:rsidR="00B51171" w:rsidRDefault="00B51171" w:rsidP="00B51171">
      <w:pPr>
        <w:rPr>
          <w:rFonts w:hint="cs"/>
          <w:lang w:val="en-AU" w:bidi="th-TH"/>
        </w:rPr>
      </w:pPr>
    </w:p>
    <w:p w:rsidR="00494172" w:rsidRDefault="00494172" w:rsidP="00B51171">
      <w:pPr>
        <w:rPr>
          <w:rFonts w:hint="cs"/>
          <w:lang w:val="en-AU" w:bidi="th-TH"/>
        </w:rPr>
      </w:pPr>
    </w:p>
    <w:p w:rsidR="00494172" w:rsidRDefault="00494172" w:rsidP="00B51171">
      <w:pPr>
        <w:rPr>
          <w:rFonts w:hint="cs"/>
          <w:lang w:val="en-AU" w:bidi="th-TH"/>
        </w:rPr>
      </w:pPr>
    </w:p>
    <w:p w:rsidR="00494172" w:rsidRDefault="00494172" w:rsidP="00B51171">
      <w:pPr>
        <w:rPr>
          <w:rFonts w:hint="cs"/>
          <w:lang w:val="en-AU" w:bidi="th-TH"/>
        </w:rPr>
      </w:pPr>
    </w:p>
    <w:p w:rsidR="007D047A" w:rsidRDefault="007D047A" w:rsidP="00B51171">
      <w:pPr>
        <w:rPr>
          <w:rFonts w:hint="cs"/>
          <w:lang w:val="en-AU" w:bidi="th-TH"/>
        </w:rPr>
      </w:pPr>
    </w:p>
    <w:p w:rsidR="009F52AD" w:rsidRDefault="009F52AD" w:rsidP="00B51171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  <w:r w:rsidRPr="009F52AD">
        <w:rPr>
          <w:rFonts w:ascii="TH SarabunPSK" w:hAnsi="TH SarabunPSK" w:cs="TH SarabunPSK"/>
          <w:sz w:val="32"/>
          <w:szCs w:val="32"/>
          <w:cs/>
          <w:lang w:val="en-AU" w:bidi="th-TH"/>
        </w:rPr>
        <w:t>2. แผนการประเมินผลการเรียนรู้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5"/>
        <w:gridCol w:w="3613"/>
        <w:gridCol w:w="1890"/>
        <w:gridCol w:w="1890"/>
      </w:tblGrid>
      <w:tr w:rsidR="009F52AD" w:rsidRPr="00D67DBF" w:rsidTr="00D67DBF">
        <w:tc>
          <w:tcPr>
            <w:tcW w:w="1445" w:type="dxa"/>
            <w:vAlign w:val="center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ผลการเรียนรู้</w:t>
            </w:r>
          </w:p>
        </w:tc>
        <w:tc>
          <w:tcPr>
            <w:tcW w:w="3613" w:type="dxa"/>
            <w:vAlign w:val="center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กิจกรรมการประเมิน</w:t>
            </w:r>
          </w:p>
        </w:tc>
        <w:tc>
          <w:tcPr>
            <w:tcW w:w="1890" w:type="dxa"/>
            <w:vAlign w:val="center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กำหนดการประเมิน(สัปดาห์ที่)</w:t>
            </w:r>
          </w:p>
        </w:tc>
        <w:tc>
          <w:tcPr>
            <w:tcW w:w="1890" w:type="dxa"/>
            <w:vAlign w:val="center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สัดส่วนของการประเมินผล</w:t>
            </w:r>
          </w:p>
        </w:tc>
      </w:tr>
      <w:tr w:rsidR="009F52AD" w:rsidRPr="00D67DBF" w:rsidTr="00D67DBF">
        <w:tc>
          <w:tcPr>
            <w:tcW w:w="1445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3613" w:type="dxa"/>
          </w:tcPr>
          <w:p w:rsidR="009F52AD" w:rsidRPr="00D67DBF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สอบกลางภาค</w:t>
            </w:r>
          </w:p>
        </w:tc>
        <w:tc>
          <w:tcPr>
            <w:tcW w:w="1890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8</w:t>
            </w:r>
          </w:p>
        </w:tc>
        <w:tc>
          <w:tcPr>
            <w:tcW w:w="1890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40</w:t>
            </w:r>
            <w:r w:rsidRPr="00D67DB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9F52AD" w:rsidRPr="00D67DBF" w:rsidTr="00D67DBF">
        <w:tc>
          <w:tcPr>
            <w:tcW w:w="1445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lastRenderedPageBreak/>
              <w:t>-</w:t>
            </w:r>
          </w:p>
        </w:tc>
        <w:tc>
          <w:tcPr>
            <w:tcW w:w="3613" w:type="dxa"/>
          </w:tcPr>
          <w:p w:rsidR="009F52AD" w:rsidRPr="00D67DBF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สอบปลายภาค</w:t>
            </w:r>
          </w:p>
        </w:tc>
        <w:tc>
          <w:tcPr>
            <w:tcW w:w="1890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17</w:t>
            </w:r>
          </w:p>
        </w:tc>
        <w:tc>
          <w:tcPr>
            <w:tcW w:w="1890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40</w:t>
            </w:r>
            <w:r w:rsidRPr="00D67DB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9F52AD" w:rsidRPr="00D67DBF" w:rsidTr="00D67DBF">
        <w:tc>
          <w:tcPr>
            <w:tcW w:w="1445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3613" w:type="dxa"/>
          </w:tcPr>
          <w:p w:rsidR="009F52AD" w:rsidRPr="00D67DBF" w:rsidRDefault="009F52AD" w:rsidP="009F52A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890" w:type="dxa"/>
          </w:tcPr>
          <w:p w:rsidR="009F52AD" w:rsidRPr="00D67DBF" w:rsidRDefault="002D3C43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ตลอดภาคการศึกษา</w:t>
            </w:r>
          </w:p>
        </w:tc>
        <w:tc>
          <w:tcPr>
            <w:tcW w:w="1890" w:type="dxa"/>
          </w:tcPr>
          <w:p w:rsidR="009F52AD" w:rsidRPr="00D67DBF" w:rsidRDefault="009F52AD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D67DB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20%</w:t>
            </w:r>
          </w:p>
        </w:tc>
      </w:tr>
      <w:tr w:rsidR="002D3C43" w:rsidRPr="00D67DBF" w:rsidTr="00D67DBF">
        <w:tc>
          <w:tcPr>
            <w:tcW w:w="6948" w:type="dxa"/>
            <w:gridSpan w:val="3"/>
          </w:tcPr>
          <w:p w:rsidR="002D3C43" w:rsidRPr="00D67DBF" w:rsidRDefault="002D3C43" w:rsidP="00D67DB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รวม</w:t>
            </w:r>
          </w:p>
        </w:tc>
        <w:tc>
          <w:tcPr>
            <w:tcW w:w="1890" w:type="dxa"/>
          </w:tcPr>
          <w:p w:rsidR="002D3C43" w:rsidRPr="00D67DBF" w:rsidRDefault="002D3C43" w:rsidP="00D67DB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67DB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100</w:t>
            </w:r>
            <w:r w:rsidRPr="00D67DB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</w:tbl>
    <w:p w:rsidR="007A71DE" w:rsidRDefault="00FD35CB" w:rsidP="004549F4">
      <w:pPr>
        <w:pStyle w:val="5"/>
        <w:spacing w:before="0" w:after="0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E960DA" w:rsidRPr="007870C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6</w:t>
      </w:r>
      <w:r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EC7A57"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1C0868" w:rsidRPr="007870CA" w:rsidTr="007A76DB">
        <w:trPr>
          <w:trHeight w:val="890"/>
        </w:trPr>
        <w:tc>
          <w:tcPr>
            <w:tcW w:w="8748" w:type="dxa"/>
          </w:tcPr>
          <w:p w:rsidR="0058187F" w:rsidRPr="007870CA" w:rsidRDefault="002C4208" w:rsidP="002C4208">
            <w:pPr>
              <w:pStyle w:val="ab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C7A57" w:rsidRPr="007870CA" w:rsidRDefault="00E012FE" w:rsidP="002C4208">
            <w:pPr>
              <w:ind w:left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source codes</w:t>
            </w:r>
          </w:p>
        </w:tc>
      </w:tr>
      <w:tr w:rsidR="0058187F" w:rsidRPr="007870CA" w:rsidTr="007A76DB">
        <w:tc>
          <w:tcPr>
            <w:tcW w:w="8748" w:type="dxa"/>
          </w:tcPr>
          <w:p w:rsidR="0058187F" w:rsidRPr="007870CA" w:rsidRDefault="00E960DA" w:rsidP="004549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0F1AB5" w:rsidRPr="007870CA" w:rsidRDefault="002C4208" w:rsidP="007D047A">
            <w:pPr>
              <w:ind w:firstLine="36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4941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8187F" w:rsidRPr="007870CA" w:rsidTr="007A76DB">
        <w:tc>
          <w:tcPr>
            <w:tcW w:w="8748" w:type="dxa"/>
          </w:tcPr>
          <w:p w:rsidR="0058187F" w:rsidRPr="007870CA" w:rsidRDefault="002C4208" w:rsidP="002C42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 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ะนำ</w:t>
            </w:r>
          </w:p>
          <w:p w:rsidR="00650FA0" w:rsidRPr="007870CA" w:rsidRDefault="00494172" w:rsidP="002C4208">
            <w:pPr>
              <w:ind w:left="7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5D0FA7" w:rsidRDefault="00FD35CB" w:rsidP="004549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960DA" w:rsidRPr="007870CA"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EC7A57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และปรับปรุงการดำเนินการของรายวิชา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58187F" w:rsidRPr="007870CA" w:rsidTr="00494172">
        <w:tc>
          <w:tcPr>
            <w:tcW w:w="8856" w:type="dxa"/>
          </w:tcPr>
          <w:p w:rsidR="0058187F" w:rsidRPr="007870CA" w:rsidRDefault="00E960DA" w:rsidP="004549F4">
            <w:pPr>
              <w:ind w:left="720" w:hanging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8187F" w:rsidRPr="007870CA" w:rsidRDefault="002C4208" w:rsidP="00E012FE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Questionnaire </w:t>
            </w:r>
            <w:r w:rsidR="00E01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ของ</w:t>
            </w:r>
            <w:proofErr w:type="spellStart"/>
            <w:r w:rsidR="00E01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เวป</w:t>
            </w:r>
            <w:proofErr w:type="spellEnd"/>
            <w:r w:rsidR="00E012F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ทะเบียน </w:t>
            </w:r>
          </w:p>
        </w:tc>
      </w:tr>
      <w:tr w:rsidR="0058187F" w:rsidRPr="007870CA" w:rsidTr="00494172">
        <w:tc>
          <w:tcPr>
            <w:tcW w:w="8856" w:type="dxa"/>
          </w:tcPr>
          <w:p w:rsidR="0058187F" w:rsidRPr="007870CA" w:rsidRDefault="00E960DA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2C4208" w:rsidRDefault="002C4208" w:rsidP="004549F4">
            <w:pPr>
              <w:tabs>
                <w:tab w:val="left" w:pos="540"/>
              </w:tabs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2C4208" w:rsidRDefault="002C4208" w:rsidP="004549F4">
            <w:pPr>
              <w:tabs>
                <w:tab w:val="left" w:pos="540"/>
              </w:tabs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8187F" w:rsidRPr="007870CA" w:rsidRDefault="002C4208" w:rsidP="002C4208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58187F" w:rsidRPr="007870CA" w:rsidTr="00494172">
        <w:tc>
          <w:tcPr>
            <w:tcW w:w="8856" w:type="dxa"/>
          </w:tcPr>
          <w:p w:rsidR="0058187F" w:rsidRPr="007870CA" w:rsidRDefault="00B76C90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8187F" w:rsidRPr="007870CA" w:rsidRDefault="002C4208" w:rsidP="004549F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8187F" w:rsidRPr="007870CA" w:rsidTr="00494172">
        <w:tc>
          <w:tcPr>
            <w:tcW w:w="8856" w:type="dxa"/>
          </w:tcPr>
          <w:p w:rsidR="0058187F" w:rsidRPr="007870CA" w:rsidRDefault="00B76C90" w:rsidP="004549F4">
            <w:pPr>
              <w:ind w:left="360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ของนัก</w:t>
            </w:r>
            <w:r w:rsidR="0004314E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ศึกษาในรายวิชา</w:t>
            </w:r>
          </w:p>
          <w:p w:rsidR="0058187F" w:rsidRPr="007870CA" w:rsidRDefault="002C4208" w:rsidP="002C4208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ไม่มี</w:t>
            </w:r>
            <w:r w:rsidR="0011269F"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58187F" w:rsidRPr="007870CA" w:rsidTr="00494172">
        <w:tc>
          <w:tcPr>
            <w:tcW w:w="8856" w:type="dxa"/>
          </w:tcPr>
          <w:p w:rsidR="0058187F" w:rsidRPr="007870CA" w:rsidRDefault="00B76C90" w:rsidP="004549F4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5</w:t>
            </w:r>
            <w:r w:rsidR="00C05B36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F30CF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58187F" w:rsidRPr="007870CA" w:rsidRDefault="002C4208" w:rsidP="002C420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0F1AB5" w:rsidRPr="007870CA" w:rsidRDefault="000F1AB5" w:rsidP="00CA139A">
      <w:pPr>
        <w:rPr>
          <w:rFonts w:ascii="TH SarabunPSK" w:hAnsi="TH SarabunPSK" w:cs="TH SarabunPSK"/>
          <w:sz w:val="32"/>
          <w:szCs w:val="32"/>
          <w:lang w:bidi="ar-EG"/>
        </w:rPr>
      </w:pPr>
    </w:p>
    <w:sectPr w:rsidR="000F1AB5" w:rsidRPr="007870CA" w:rsidSect="008C5AC7">
      <w:headerReference w:type="even" r:id="rId8"/>
      <w:headerReference w:type="default" r:id="rId9"/>
      <w:footerReference w:type="even" r:id="rId10"/>
      <w:headerReference w:type="first" r:id="rId11"/>
      <w:pgSz w:w="12240" w:h="15840" w:code="1"/>
      <w:pgMar w:top="2160" w:right="1440" w:bottom="1440" w:left="216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E2A" w:rsidRDefault="00515E2A">
      <w:r>
        <w:separator/>
      </w:r>
    </w:p>
  </w:endnote>
  <w:endnote w:type="continuationSeparator" w:id="0">
    <w:p w:rsidR="00515E2A" w:rsidRDefault="0051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Default="005826A4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5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578" w:rsidRDefault="004C25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E2A" w:rsidRDefault="00515E2A">
      <w:r>
        <w:separator/>
      </w:r>
    </w:p>
  </w:footnote>
  <w:footnote w:type="continuationSeparator" w:id="0">
    <w:p w:rsidR="00515E2A" w:rsidRDefault="00515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Default="005826A4" w:rsidP="005C09A9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5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578" w:rsidRDefault="004C257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Pr="000366CA" w:rsidRDefault="004C2578" w:rsidP="00665726">
    <w:pPr>
      <w:spacing w:before="240" w:line="360" w:lineRule="auto"/>
      <w:jc w:val="right"/>
      <w:rPr>
        <w:rFonts w:ascii="Angsana New" w:hAnsi="Angsana New" w:cs="BrowalliaUPC"/>
        <w:b/>
        <w:bCs/>
        <w:sz w:val="32"/>
        <w:szCs w:val="32"/>
        <w:lang w:bidi="th-TH"/>
      </w:rPr>
    </w:pPr>
    <w:proofErr w:type="spellStart"/>
    <w:r w:rsidRPr="00650FA0">
      <w:rPr>
        <w:rFonts w:cs="BrowalliaUPC" w:hint="cs"/>
        <w:b/>
        <w:bCs/>
        <w:sz w:val="32"/>
        <w:szCs w:val="32"/>
        <w:cs/>
        <w:lang w:bidi="th-TH"/>
      </w:rPr>
      <w:t>มคอ.</w:t>
    </w:r>
    <w:proofErr w:type="spellEnd"/>
    <w:r w:rsidRPr="00650FA0">
      <w:rPr>
        <w:rFonts w:cs="BrowalliaUPC" w:hint="cs"/>
        <w:b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BrowalliaUPC"/>
        <w:b/>
        <w:bCs/>
        <w:sz w:val="32"/>
        <w:szCs w:val="32"/>
        <w:lang w:bidi="th-TH"/>
      </w:rPr>
      <w:t>3</w:t>
    </w:r>
  </w:p>
  <w:p w:rsidR="004C2578" w:rsidRDefault="004C2578" w:rsidP="00665726">
    <w:pPr>
      <w:pStyle w:val="a7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Pr="000366CA" w:rsidRDefault="004C2578" w:rsidP="000366CA">
    <w:pPr>
      <w:spacing w:before="240" w:line="360" w:lineRule="auto"/>
      <w:jc w:val="right"/>
      <w:rPr>
        <w:rFonts w:ascii="Angsana New" w:hAnsi="Angsana New" w:cs="BrowalliaUPC"/>
        <w:b/>
        <w:bCs/>
        <w:sz w:val="32"/>
        <w:szCs w:val="32"/>
        <w:lang w:bidi="th-TH"/>
      </w:rPr>
    </w:pPr>
    <w:r w:rsidRPr="00650FA0">
      <w:rPr>
        <w:rFonts w:cs="BrowalliaUPC" w:hint="cs"/>
        <w:b/>
        <w:bCs/>
        <w:sz w:val="32"/>
        <w:szCs w:val="32"/>
        <w:cs/>
        <w:lang w:bidi="th-TH"/>
      </w:rPr>
      <w:t xml:space="preserve">มคอ. </w:t>
    </w:r>
    <w:r>
      <w:rPr>
        <w:rFonts w:ascii="Angsana New" w:hAnsi="Angsana New" w:cs="BrowalliaUPC"/>
        <w:b/>
        <w:bCs/>
        <w:sz w:val="32"/>
        <w:szCs w:val="32"/>
        <w:lang w:bidi="th-TH"/>
      </w:rPr>
      <w:t>3</w:t>
    </w:r>
  </w:p>
  <w:p w:rsidR="004C2578" w:rsidRDefault="004C25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0429"/>
    <w:multiLevelType w:val="hybridMultilevel"/>
    <w:tmpl w:val="76425262"/>
    <w:lvl w:ilvl="0" w:tplc="647EC000">
      <w:start w:val="2"/>
      <w:numFmt w:val="bullet"/>
      <w:lvlText w:val="-"/>
      <w:lvlJc w:val="left"/>
      <w:pPr>
        <w:ind w:left="105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>
    <w:nsid w:val="3D6625B9"/>
    <w:multiLevelType w:val="hybridMultilevel"/>
    <w:tmpl w:val="46129056"/>
    <w:lvl w:ilvl="0" w:tplc="F8C43980">
      <w:start w:val="2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4938CC"/>
    <w:multiLevelType w:val="hybridMultilevel"/>
    <w:tmpl w:val="4316F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80A09"/>
    <w:multiLevelType w:val="multilevel"/>
    <w:tmpl w:val="5A04B698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35747"/>
    <w:rsid w:val="000029E2"/>
    <w:rsid w:val="00003C61"/>
    <w:rsid w:val="00021732"/>
    <w:rsid w:val="00023EC7"/>
    <w:rsid w:val="000262CE"/>
    <w:rsid w:val="00027558"/>
    <w:rsid w:val="000310D0"/>
    <w:rsid w:val="0003547C"/>
    <w:rsid w:val="000366CA"/>
    <w:rsid w:val="00036DFB"/>
    <w:rsid w:val="0004314E"/>
    <w:rsid w:val="00055033"/>
    <w:rsid w:val="00060991"/>
    <w:rsid w:val="00064D5B"/>
    <w:rsid w:val="00070142"/>
    <w:rsid w:val="00071964"/>
    <w:rsid w:val="0007308C"/>
    <w:rsid w:val="00077346"/>
    <w:rsid w:val="000823F7"/>
    <w:rsid w:val="00083537"/>
    <w:rsid w:val="00093FC6"/>
    <w:rsid w:val="00095A78"/>
    <w:rsid w:val="000A11BA"/>
    <w:rsid w:val="000A729C"/>
    <w:rsid w:val="000B5403"/>
    <w:rsid w:val="000B54BA"/>
    <w:rsid w:val="000D1DE2"/>
    <w:rsid w:val="000D303E"/>
    <w:rsid w:val="000D4C10"/>
    <w:rsid w:val="000D700C"/>
    <w:rsid w:val="000E3C02"/>
    <w:rsid w:val="000E71C6"/>
    <w:rsid w:val="000E74B7"/>
    <w:rsid w:val="000F1AB5"/>
    <w:rsid w:val="000F639D"/>
    <w:rsid w:val="0010352C"/>
    <w:rsid w:val="00107A7C"/>
    <w:rsid w:val="0011269F"/>
    <w:rsid w:val="00112C97"/>
    <w:rsid w:val="0011394C"/>
    <w:rsid w:val="00114225"/>
    <w:rsid w:val="001147BA"/>
    <w:rsid w:val="00114FBD"/>
    <w:rsid w:val="00115FB1"/>
    <w:rsid w:val="001161F8"/>
    <w:rsid w:val="0012341A"/>
    <w:rsid w:val="001248C1"/>
    <w:rsid w:val="00137B55"/>
    <w:rsid w:val="00141895"/>
    <w:rsid w:val="00142D27"/>
    <w:rsid w:val="00152E3A"/>
    <w:rsid w:val="00154AF1"/>
    <w:rsid w:val="00155318"/>
    <w:rsid w:val="00155884"/>
    <w:rsid w:val="00164587"/>
    <w:rsid w:val="0017033E"/>
    <w:rsid w:val="001757E5"/>
    <w:rsid w:val="001769CA"/>
    <w:rsid w:val="00176DFC"/>
    <w:rsid w:val="00177371"/>
    <w:rsid w:val="001830D3"/>
    <w:rsid w:val="00184A32"/>
    <w:rsid w:val="00185CB3"/>
    <w:rsid w:val="00190881"/>
    <w:rsid w:val="00191579"/>
    <w:rsid w:val="00197570"/>
    <w:rsid w:val="001A0348"/>
    <w:rsid w:val="001A1A88"/>
    <w:rsid w:val="001C0868"/>
    <w:rsid w:val="001C4022"/>
    <w:rsid w:val="001C745D"/>
    <w:rsid w:val="001D5032"/>
    <w:rsid w:val="001D6F46"/>
    <w:rsid w:val="001E73F1"/>
    <w:rsid w:val="00210BFA"/>
    <w:rsid w:val="00210F50"/>
    <w:rsid w:val="00214F37"/>
    <w:rsid w:val="00217907"/>
    <w:rsid w:val="00217F7E"/>
    <w:rsid w:val="00242816"/>
    <w:rsid w:val="002444E0"/>
    <w:rsid w:val="0024502B"/>
    <w:rsid w:val="002541B9"/>
    <w:rsid w:val="00261E07"/>
    <w:rsid w:val="00272947"/>
    <w:rsid w:val="0027335A"/>
    <w:rsid w:val="00273778"/>
    <w:rsid w:val="00275E03"/>
    <w:rsid w:val="00282D59"/>
    <w:rsid w:val="00285114"/>
    <w:rsid w:val="002858C3"/>
    <w:rsid w:val="002935E0"/>
    <w:rsid w:val="00297D1A"/>
    <w:rsid w:val="002A6D50"/>
    <w:rsid w:val="002A6DF6"/>
    <w:rsid w:val="002B0C84"/>
    <w:rsid w:val="002B256E"/>
    <w:rsid w:val="002B74A7"/>
    <w:rsid w:val="002C24C7"/>
    <w:rsid w:val="002C4208"/>
    <w:rsid w:val="002D106D"/>
    <w:rsid w:val="002D3C43"/>
    <w:rsid w:val="002E2393"/>
    <w:rsid w:val="002E3177"/>
    <w:rsid w:val="002E4D6C"/>
    <w:rsid w:val="002F6958"/>
    <w:rsid w:val="002F7D66"/>
    <w:rsid w:val="00301FAB"/>
    <w:rsid w:val="00321C03"/>
    <w:rsid w:val="00340801"/>
    <w:rsid w:val="0034321B"/>
    <w:rsid w:val="003479A1"/>
    <w:rsid w:val="00347AF4"/>
    <w:rsid w:val="003542ED"/>
    <w:rsid w:val="00370E35"/>
    <w:rsid w:val="00375174"/>
    <w:rsid w:val="003908BE"/>
    <w:rsid w:val="003977DD"/>
    <w:rsid w:val="003A4D86"/>
    <w:rsid w:val="003B0D0D"/>
    <w:rsid w:val="003B3362"/>
    <w:rsid w:val="003B3E44"/>
    <w:rsid w:val="003B6C5B"/>
    <w:rsid w:val="003D03BF"/>
    <w:rsid w:val="003D04D9"/>
    <w:rsid w:val="003E4756"/>
    <w:rsid w:val="003F25CB"/>
    <w:rsid w:val="003F4301"/>
    <w:rsid w:val="003F6DA2"/>
    <w:rsid w:val="00403295"/>
    <w:rsid w:val="00412912"/>
    <w:rsid w:val="0041563D"/>
    <w:rsid w:val="0041740F"/>
    <w:rsid w:val="004227A2"/>
    <w:rsid w:val="00425A2E"/>
    <w:rsid w:val="004267BD"/>
    <w:rsid w:val="004303AF"/>
    <w:rsid w:val="00434FBB"/>
    <w:rsid w:val="004377BF"/>
    <w:rsid w:val="00451C03"/>
    <w:rsid w:val="004549F4"/>
    <w:rsid w:val="00456E3A"/>
    <w:rsid w:val="004614D9"/>
    <w:rsid w:val="00463011"/>
    <w:rsid w:val="00463570"/>
    <w:rsid w:val="00490135"/>
    <w:rsid w:val="00494172"/>
    <w:rsid w:val="004A022E"/>
    <w:rsid w:val="004A14EA"/>
    <w:rsid w:val="004A1C5A"/>
    <w:rsid w:val="004A6FBF"/>
    <w:rsid w:val="004B38F6"/>
    <w:rsid w:val="004B5A3B"/>
    <w:rsid w:val="004B601F"/>
    <w:rsid w:val="004C1849"/>
    <w:rsid w:val="004C2578"/>
    <w:rsid w:val="004D0A4C"/>
    <w:rsid w:val="004D6D55"/>
    <w:rsid w:val="004D7D8B"/>
    <w:rsid w:val="004E5C97"/>
    <w:rsid w:val="004F0902"/>
    <w:rsid w:val="004F6FFD"/>
    <w:rsid w:val="004F733B"/>
    <w:rsid w:val="005036D9"/>
    <w:rsid w:val="00513B5A"/>
    <w:rsid w:val="00515E2A"/>
    <w:rsid w:val="00522D14"/>
    <w:rsid w:val="005242D1"/>
    <w:rsid w:val="00525430"/>
    <w:rsid w:val="00530389"/>
    <w:rsid w:val="0053085D"/>
    <w:rsid w:val="005308EB"/>
    <w:rsid w:val="00531CAC"/>
    <w:rsid w:val="00532101"/>
    <w:rsid w:val="00532187"/>
    <w:rsid w:val="005348BE"/>
    <w:rsid w:val="00536B1E"/>
    <w:rsid w:val="00545551"/>
    <w:rsid w:val="00546F06"/>
    <w:rsid w:val="00554CD4"/>
    <w:rsid w:val="00562369"/>
    <w:rsid w:val="00572F82"/>
    <w:rsid w:val="00574D17"/>
    <w:rsid w:val="0058187F"/>
    <w:rsid w:val="005826A4"/>
    <w:rsid w:val="005864EF"/>
    <w:rsid w:val="00594AD2"/>
    <w:rsid w:val="005967D3"/>
    <w:rsid w:val="005A0D1D"/>
    <w:rsid w:val="005A2C79"/>
    <w:rsid w:val="005C00DC"/>
    <w:rsid w:val="005C046C"/>
    <w:rsid w:val="005C09A9"/>
    <w:rsid w:val="005C5572"/>
    <w:rsid w:val="005D0FA7"/>
    <w:rsid w:val="005D445A"/>
    <w:rsid w:val="005D5C1C"/>
    <w:rsid w:val="005D6707"/>
    <w:rsid w:val="005E0027"/>
    <w:rsid w:val="005E318E"/>
    <w:rsid w:val="005F189F"/>
    <w:rsid w:val="006032AB"/>
    <w:rsid w:val="00612867"/>
    <w:rsid w:val="00612C72"/>
    <w:rsid w:val="00612DD3"/>
    <w:rsid w:val="00612F7A"/>
    <w:rsid w:val="00620F5B"/>
    <w:rsid w:val="00623974"/>
    <w:rsid w:val="0062403B"/>
    <w:rsid w:val="006240A6"/>
    <w:rsid w:val="006245EE"/>
    <w:rsid w:val="00625AE7"/>
    <w:rsid w:val="00626F98"/>
    <w:rsid w:val="00634A0A"/>
    <w:rsid w:val="00640129"/>
    <w:rsid w:val="0064417A"/>
    <w:rsid w:val="0064780A"/>
    <w:rsid w:val="00650FA0"/>
    <w:rsid w:val="00651457"/>
    <w:rsid w:val="00652093"/>
    <w:rsid w:val="00652C01"/>
    <w:rsid w:val="00657488"/>
    <w:rsid w:val="00657765"/>
    <w:rsid w:val="00661400"/>
    <w:rsid w:val="0066175A"/>
    <w:rsid w:val="0066465A"/>
    <w:rsid w:val="00665726"/>
    <w:rsid w:val="00670BC0"/>
    <w:rsid w:val="0067355E"/>
    <w:rsid w:val="00674D64"/>
    <w:rsid w:val="00675E54"/>
    <w:rsid w:val="006A3C37"/>
    <w:rsid w:val="006B0AF5"/>
    <w:rsid w:val="006B18F1"/>
    <w:rsid w:val="006B3544"/>
    <w:rsid w:val="006B3CF9"/>
    <w:rsid w:val="006B447A"/>
    <w:rsid w:val="006C5288"/>
    <w:rsid w:val="006D156C"/>
    <w:rsid w:val="006E046B"/>
    <w:rsid w:val="006F61EE"/>
    <w:rsid w:val="006F6703"/>
    <w:rsid w:val="00702565"/>
    <w:rsid w:val="007027F3"/>
    <w:rsid w:val="00706A81"/>
    <w:rsid w:val="007100D2"/>
    <w:rsid w:val="00725849"/>
    <w:rsid w:val="00732DFE"/>
    <w:rsid w:val="0073451F"/>
    <w:rsid w:val="007379A1"/>
    <w:rsid w:val="007427AF"/>
    <w:rsid w:val="00753AE9"/>
    <w:rsid w:val="007625E5"/>
    <w:rsid w:val="00770063"/>
    <w:rsid w:val="00770E57"/>
    <w:rsid w:val="007712EB"/>
    <w:rsid w:val="007767DC"/>
    <w:rsid w:val="007776CB"/>
    <w:rsid w:val="00780EEA"/>
    <w:rsid w:val="00781A31"/>
    <w:rsid w:val="007849E9"/>
    <w:rsid w:val="007861B5"/>
    <w:rsid w:val="007870CA"/>
    <w:rsid w:val="0079321E"/>
    <w:rsid w:val="007959F5"/>
    <w:rsid w:val="00797A30"/>
    <w:rsid w:val="00797BCE"/>
    <w:rsid w:val="007A0F29"/>
    <w:rsid w:val="007A4020"/>
    <w:rsid w:val="007A45FB"/>
    <w:rsid w:val="007A65E2"/>
    <w:rsid w:val="007A71DE"/>
    <w:rsid w:val="007A76DB"/>
    <w:rsid w:val="007B0875"/>
    <w:rsid w:val="007B1F92"/>
    <w:rsid w:val="007B3B94"/>
    <w:rsid w:val="007B7790"/>
    <w:rsid w:val="007C35B9"/>
    <w:rsid w:val="007C64C3"/>
    <w:rsid w:val="007D047A"/>
    <w:rsid w:val="007D3D8E"/>
    <w:rsid w:val="007D5F3F"/>
    <w:rsid w:val="007D6BB3"/>
    <w:rsid w:val="007D774B"/>
    <w:rsid w:val="007E1129"/>
    <w:rsid w:val="007E2ED1"/>
    <w:rsid w:val="007E54C7"/>
    <w:rsid w:val="007F04F4"/>
    <w:rsid w:val="00802328"/>
    <w:rsid w:val="00804220"/>
    <w:rsid w:val="00807C19"/>
    <w:rsid w:val="00807D27"/>
    <w:rsid w:val="00810A40"/>
    <w:rsid w:val="008319DC"/>
    <w:rsid w:val="00832CD5"/>
    <w:rsid w:val="00834ABC"/>
    <w:rsid w:val="00850EAE"/>
    <w:rsid w:val="00853B49"/>
    <w:rsid w:val="00863080"/>
    <w:rsid w:val="00877181"/>
    <w:rsid w:val="008803A5"/>
    <w:rsid w:val="0088067F"/>
    <w:rsid w:val="00882468"/>
    <w:rsid w:val="0088458E"/>
    <w:rsid w:val="00887A7B"/>
    <w:rsid w:val="00887B08"/>
    <w:rsid w:val="00887E95"/>
    <w:rsid w:val="00893B55"/>
    <w:rsid w:val="00895FE1"/>
    <w:rsid w:val="0089677B"/>
    <w:rsid w:val="008968AC"/>
    <w:rsid w:val="008A4281"/>
    <w:rsid w:val="008A4EF3"/>
    <w:rsid w:val="008A78E3"/>
    <w:rsid w:val="008B4BF7"/>
    <w:rsid w:val="008B5FBE"/>
    <w:rsid w:val="008B6019"/>
    <w:rsid w:val="008C43CB"/>
    <w:rsid w:val="008C47D5"/>
    <w:rsid w:val="008C5AC7"/>
    <w:rsid w:val="008C71A6"/>
    <w:rsid w:val="008D2545"/>
    <w:rsid w:val="008D26AB"/>
    <w:rsid w:val="008D32CB"/>
    <w:rsid w:val="008D5AF5"/>
    <w:rsid w:val="008D6FC5"/>
    <w:rsid w:val="008E7809"/>
    <w:rsid w:val="008F1292"/>
    <w:rsid w:val="008F24F4"/>
    <w:rsid w:val="00901904"/>
    <w:rsid w:val="00902388"/>
    <w:rsid w:val="00915433"/>
    <w:rsid w:val="00917F31"/>
    <w:rsid w:val="009234D3"/>
    <w:rsid w:val="00933131"/>
    <w:rsid w:val="0093450E"/>
    <w:rsid w:val="00934EF7"/>
    <w:rsid w:val="00935AD6"/>
    <w:rsid w:val="00935BC9"/>
    <w:rsid w:val="009367B2"/>
    <w:rsid w:val="00952574"/>
    <w:rsid w:val="00952D86"/>
    <w:rsid w:val="00965984"/>
    <w:rsid w:val="00973C7E"/>
    <w:rsid w:val="009817FE"/>
    <w:rsid w:val="00982B10"/>
    <w:rsid w:val="00983F29"/>
    <w:rsid w:val="009868E9"/>
    <w:rsid w:val="00997870"/>
    <w:rsid w:val="009A0B36"/>
    <w:rsid w:val="009A2072"/>
    <w:rsid w:val="009A7FCC"/>
    <w:rsid w:val="009B068E"/>
    <w:rsid w:val="009B34F2"/>
    <w:rsid w:val="009B544B"/>
    <w:rsid w:val="009C2D7B"/>
    <w:rsid w:val="009C3C0B"/>
    <w:rsid w:val="009C7C8E"/>
    <w:rsid w:val="009D1825"/>
    <w:rsid w:val="009D5EA3"/>
    <w:rsid w:val="009E213D"/>
    <w:rsid w:val="009E45B2"/>
    <w:rsid w:val="009E4AD2"/>
    <w:rsid w:val="009F16C5"/>
    <w:rsid w:val="009F52AD"/>
    <w:rsid w:val="00A20F5E"/>
    <w:rsid w:val="00A24334"/>
    <w:rsid w:val="00A27C7E"/>
    <w:rsid w:val="00A32309"/>
    <w:rsid w:val="00A330F0"/>
    <w:rsid w:val="00A373A8"/>
    <w:rsid w:val="00A4796D"/>
    <w:rsid w:val="00A53F78"/>
    <w:rsid w:val="00A7249D"/>
    <w:rsid w:val="00A73DED"/>
    <w:rsid w:val="00A74BBF"/>
    <w:rsid w:val="00A93D58"/>
    <w:rsid w:val="00A94893"/>
    <w:rsid w:val="00A960DA"/>
    <w:rsid w:val="00AA257D"/>
    <w:rsid w:val="00AA6D19"/>
    <w:rsid w:val="00AB357A"/>
    <w:rsid w:val="00AB4359"/>
    <w:rsid w:val="00AC21EF"/>
    <w:rsid w:val="00AC5958"/>
    <w:rsid w:val="00AC5BF1"/>
    <w:rsid w:val="00AC6CD3"/>
    <w:rsid w:val="00AD1A85"/>
    <w:rsid w:val="00AD5028"/>
    <w:rsid w:val="00AD56E3"/>
    <w:rsid w:val="00AE1575"/>
    <w:rsid w:val="00AE36C1"/>
    <w:rsid w:val="00AF3FEA"/>
    <w:rsid w:val="00B00EDB"/>
    <w:rsid w:val="00B0175B"/>
    <w:rsid w:val="00B03B3D"/>
    <w:rsid w:val="00B03F9C"/>
    <w:rsid w:val="00B075A8"/>
    <w:rsid w:val="00B13237"/>
    <w:rsid w:val="00B22D1C"/>
    <w:rsid w:val="00B308FA"/>
    <w:rsid w:val="00B30B78"/>
    <w:rsid w:val="00B329A2"/>
    <w:rsid w:val="00B3606C"/>
    <w:rsid w:val="00B47A8F"/>
    <w:rsid w:val="00B51171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25CF"/>
    <w:rsid w:val="00B76C90"/>
    <w:rsid w:val="00B76CA1"/>
    <w:rsid w:val="00B85132"/>
    <w:rsid w:val="00B87982"/>
    <w:rsid w:val="00B916E4"/>
    <w:rsid w:val="00B92593"/>
    <w:rsid w:val="00B96E70"/>
    <w:rsid w:val="00BA4014"/>
    <w:rsid w:val="00BB0C3E"/>
    <w:rsid w:val="00BB471D"/>
    <w:rsid w:val="00BB4E3E"/>
    <w:rsid w:val="00BB5C13"/>
    <w:rsid w:val="00BC7C43"/>
    <w:rsid w:val="00BD547F"/>
    <w:rsid w:val="00BE7983"/>
    <w:rsid w:val="00BF65D2"/>
    <w:rsid w:val="00C00945"/>
    <w:rsid w:val="00C014C8"/>
    <w:rsid w:val="00C05529"/>
    <w:rsid w:val="00C05B36"/>
    <w:rsid w:val="00C214B6"/>
    <w:rsid w:val="00C22EF0"/>
    <w:rsid w:val="00C3470B"/>
    <w:rsid w:val="00C3723E"/>
    <w:rsid w:val="00C37D5D"/>
    <w:rsid w:val="00C406A5"/>
    <w:rsid w:val="00C52053"/>
    <w:rsid w:val="00C57E64"/>
    <w:rsid w:val="00C61690"/>
    <w:rsid w:val="00C64684"/>
    <w:rsid w:val="00C65316"/>
    <w:rsid w:val="00C66F57"/>
    <w:rsid w:val="00C70070"/>
    <w:rsid w:val="00C746EA"/>
    <w:rsid w:val="00C81F21"/>
    <w:rsid w:val="00C83527"/>
    <w:rsid w:val="00C8553D"/>
    <w:rsid w:val="00C859E5"/>
    <w:rsid w:val="00C9374D"/>
    <w:rsid w:val="00CA139A"/>
    <w:rsid w:val="00CA5ACA"/>
    <w:rsid w:val="00CB02BF"/>
    <w:rsid w:val="00CB3DD2"/>
    <w:rsid w:val="00CB71C2"/>
    <w:rsid w:val="00CC1994"/>
    <w:rsid w:val="00CD5524"/>
    <w:rsid w:val="00CD5B1C"/>
    <w:rsid w:val="00CD6A5E"/>
    <w:rsid w:val="00CE4195"/>
    <w:rsid w:val="00CF037C"/>
    <w:rsid w:val="00CF2B80"/>
    <w:rsid w:val="00D11125"/>
    <w:rsid w:val="00D122A4"/>
    <w:rsid w:val="00D201A0"/>
    <w:rsid w:val="00D22A11"/>
    <w:rsid w:val="00D2465C"/>
    <w:rsid w:val="00D267D8"/>
    <w:rsid w:val="00D27BE3"/>
    <w:rsid w:val="00D37C7F"/>
    <w:rsid w:val="00D41A14"/>
    <w:rsid w:val="00D42650"/>
    <w:rsid w:val="00D42FC6"/>
    <w:rsid w:val="00D45687"/>
    <w:rsid w:val="00D5166D"/>
    <w:rsid w:val="00D53B86"/>
    <w:rsid w:val="00D549CC"/>
    <w:rsid w:val="00D67DBF"/>
    <w:rsid w:val="00D76DDA"/>
    <w:rsid w:val="00D77901"/>
    <w:rsid w:val="00D8025E"/>
    <w:rsid w:val="00D8031C"/>
    <w:rsid w:val="00D80A17"/>
    <w:rsid w:val="00D82744"/>
    <w:rsid w:val="00D91E6D"/>
    <w:rsid w:val="00DA7C66"/>
    <w:rsid w:val="00DB0209"/>
    <w:rsid w:val="00DB7542"/>
    <w:rsid w:val="00DC4826"/>
    <w:rsid w:val="00DD4952"/>
    <w:rsid w:val="00DE0151"/>
    <w:rsid w:val="00DE16C3"/>
    <w:rsid w:val="00DE2965"/>
    <w:rsid w:val="00DF03E2"/>
    <w:rsid w:val="00DF35CB"/>
    <w:rsid w:val="00E012FE"/>
    <w:rsid w:val="00E048C9"/>
    <w:rsid w:val="00E06DA5"/>
    <w:rsid w:val="00E158C3"/>
    <w:rsid w:val="00E23FED"/>
    <w:rsid w:val="00E35747"/>
    <w:rsid w:val="00E37FF5"/>
    <w:rsid w:val="00E4656A"/>
    <w:rsid w:val="00E6557D"/>
    <w:rsid w:val="00E6678E"/>
    <w:rsid w:val="00E677CD"/>
    <w:rsid w:val="00E727FF"/>
    <w:rsid w:val="00E73B13"/>
    <w:rsid w:val="00E74A34"/>
    <w:rsid w:val="00E83BFC"/>
    <w:rsid w:val="00E94DBC"/>
    <w:rsid w:val="00E960DA"/>
    <w:rsid w:val="00EA06C3"/>
    <w:rsid w:val="00EA30F2"/>
    <w:rsid w:val="00EA4009"/>
    <w:rsid w:val="00EA71C3"/>
    <w:rsid w:val="00EC109F"/>
    <w:rsid w:val="00EC6429"/>
    <w:rsid w:val="00EC7A57"/>
    <w:rsid w:val="00ED043F"/>
    <w:rsid w:val="00ED0B3A"/>
    <w:rsid w:val="00ED0F17"/>
    <w:rsid w:val="00ED67E0"/>
    <w:rsid w:val="00ED7106"/>
    <w:rsid w:val="00EE0DA0"/>
    <w:rsid w:val="00EF424B"/>
    <w:rsid w:val="00EF5B30"/>
    <w:rsid w:val="00EF6AFC"/>
    <w:rsid w:val="00EF7FD5"/>
    <w:rsid w:val="00F0081B"/>
    <w:rsid w:val="00F01125"/>
    <w:rsid w:val="00F13E2D"/>
    <w:rsid w:val="00F14869"/>
    <w:rsid w:val="00F168A2"/>
    <w:rsid w:val="00F21C4B"/>
    <w:rsid w:val="00F2506B"/>
    <w:rsid w:val="00F304C6"/>
    <w:rsid w:val="00F30CF0"/>
    <w:rsid w:val="00F316FB"/>
    <w:rsid w:val="00F333E8"/>
    <w:rsid w:val="00F35D75"/>
    <w:rsid w:val="00F36831"/>
    <w:rsid w:val="00F44767"/>
    <w:rsid w:val="00F457D5"/>
    <w:rsid w:val="00F46E25"/>
    <w:rsid w:val="00F53EF5"/>
    <w:rsid w:val="00F564C4"/>
    <w:rsid w:val="00F5686B"/>
    <w:rsid w:val="00F57A77"/>
    <w:rsid w:val="00F60114"/>
    <w:rsid w:val="00F62B75"/>
    <w:rsid w:val="00F635F3"/>
    <w:rsid w:val="00F63ED4"/>
    <w:rsid w:val="00F72FAD"/>
    <w:rsid w:val="00F80682"/>
    <w:rsid w:val="00F85711"/>
    <w:rsid w:val="00F8587E"/>
    <w:rsid w:val="00F91FEA"/>
    <w:rsid w:val="00F929D6"/>
    <w:rsid w:val="00F92D9C"/>
    <w:rsid w:val="00F95016"/>
    <w:rsid w:val="00FA07FC"/>
    <w:rsid w:val="00FA1056"/>
    <w:rsid w:val="00FA1FD0"/>
    <w:rsid w:val="00FA25F4"/>
    <w:rsid w:val="00FA6983"/>
    <w:rsid w:val="00FB156D"/>
    <w:rsid w:val="00FC291D"/>
    <w:rsid w:val="00FC69A6"/>
    <w:rsid w:val="00FC764C"/>
    <w:rsid w:val="00FD0EBC"/>
    <w:rsid w:val="00FD35CB"/>
    <w:rsid w:val="00FE067E"/>
    <w:rsid w:val="00FE424B"/>
    <w:rsid w:val="00FE6F86"/>
    <w:rsid w:val="00FF6036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AB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customStyle="1" w:styleId="a4">
    <w:name w:val="ท้ายกระดาษ อักขระ"/>
    <w:link w:val="a3"/>
    <w:uiPriority w:val="99"/>
    <w:locked/>
    <w:rsid w:val="00FC764C"/>
    <w:rPr>
      <w:sz w:val="24"/>
      <w:szCs w:val="24"/>
      <w:lang w:val="en-AU" w:bidi="ar-SA"/>
    </w:rPr>
  </w:style>
  <w:style w:type="character" w:customStyle="1" w:styleId="a8">
    <w:name w:val="หัวกระดาษ อักขระ"/>
    <w:link w:val="a7"/>
    <w:uiPriority w:val="99"/>
    <w:rsid w:val="000366CA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E960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3617;.&#3619;&#3634;&#3594;&#3616;&#3633;&#3598;&#3648;&#3594;&#3637;&#3618;&#3591;&#3651;&#3627;&#3617;&#3656;\&#3617;&#3588;&#3629;.3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E1DB-72B8-4D62-A101-4710AA9C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มคอ.3.dotx</Template>
  <TotalTime>1</TotalTime>
  <Pages>5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TOSHIBA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toshiba</dc:creator>
  <cp:keywords/>
  <cp:lastModifiedBy>tip</cp:lastModifiedBy>
  <cp:revision>2</cp:revision>
  <cp:lastPrinted>2011-10-27T10:43:00Z</cp:lastPrinted>
  <dcterms:created xsi:type="dcterms:W3CDTF">2013-06-05T03:52:00Z</dcterms:created>
  <dcterms:modified xsi:type="dcterms:W3CDTF">2013-06-05T03:52:00Z</dcterms:modified>
</cp:coreProperties>
</file>